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486" w:rsidRPr="00CA7C3D" w:rsidRDefault="00AF148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AF1486" w:rsidRPr="00CA7C3D" w:rsidRDefault="00AF148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AF1486" w:rsidRPr="00CA7C3D" w:rsidRDefault="00AF148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F1486" w:rsidRPr="00CA7C3D" w:rsidRDefault="00AF148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AF1486" w:rsidRPr="00CA7C3D" w:rsidRDefault="00AF148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175</w:t>
      </w:r>
    </w:p>
    <w:p w:rsidR="00AF1486" w:rsidRPr="00CA7C3D" w:rsidRDefault="00AF148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AF1486" w:rsidRPr="00CA7C3D" w:rsidRDefault="00AF148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AF1486" w:rsidRPr="00CA7C3D" w:rsidRDefault="00AF1486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AF1486" w:rsidRPr="00CA7C3D" w:rsidRDefault="00AF148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AF1486" w:rsidRPr="00FC5F2F" w:rsidRDefault="00AF1486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AF1486" w:rsidRDefault="00AF1486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AF1486" w:rsidRPr="00336C1F" w:rsidRDefault="00AF1486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AF1486" w:rsidRPr="00F13FF3" w:rsidRDefault="00AF1486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AF1486" w:rsidRPr="00F13FF3" w:rsidRDefault="00AF148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112459</w:t>
      </w:r>
      <w:r w:rsidRPr="00F13FF3">
        <w:rPr>
          <w:lang w:eastAsia="ru-RU"/>
        </w:rPr>
        <w:t>кв.м;</w:t>
      </w:r>
    </w:p>
    <w:p w:rsidR="00AF1486" w:rsidRPr="00F13FF3" w:rsidRDefault="00AF148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AF1486" w:rsidRPr="00F13FF3" w:rsidRDefault="00AF148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AF1486" w:rsidRPr="00F13FF3" w:rsidRDefault="00AF148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AF1486" w:rsidRPr="00F13FF3" w:rsidRDefault="00AF1486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AF1486" w:rsidRPr="00F13FF3" w:rsidRDefault="00AF1486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AF1486" w:rsidRPr="0050051F" w:rsidRDefault="00AF1486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AF1486" w:rsidRPr="0050051F" w:rsidRDefault="00AF148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AF1486" w:rsidRPr="0050051F" w:rsidRDefault="00AF148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AF1486" w:rsidRDefault="00AF148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AF1486" w:rsidRDefault="00AF1486" w:rsidP="00095619">
      <w:pPr>
        <w:spacing w:line="240" w:lineRule="auto"/>
        <w:jc w:val="both"/>
        <w:rPr>
          <w:lang w:eastAsia="ru-RU"/>
        </w:rPr>
      </w:pPr>
    </w:p>
    <w:p w:rsidR="00AF1486" w:rsidRPr="0050051F" w:rsidRDefault="00AF1486" w:rsidP="00095619">
      <w:pPr>
        <w:spacing w:line="240" w:lineRule="auto"/>
        <w:jc w:val="both"/>
        <w:rPr>
          <w:lang w:eastAsia="ru-RU"/>
        </w:rPr>
      </w:pPr>
    </w:p>
    <w:p w:rsidR="00AF1486" w:rsidRPr="0050051F" w:rsidRDefault="00AF1486" w:rsidP="00095619">
      <w:pPr>
        <w:spacing w:line="240" w:lineRule="auto"/>
        <w:rPr>
          <w:lang w:eastAsia="ru-RU"/>
        </w:rPr>
      </w:pPr>
    </w:p>
    <w:p w:rsidR="00AF1486" w:rsidRPr="0050051F" w:rsidRDefault="00AF1486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</w:t>
      </w:r>
      <w:r>
        <w:rPr>
          <w:lang w:eastAsia="ru-RU"/>
        </w:rPr>
        <w:t xml:space="preserve">                                                          </w:t>
      </w:r>
      <w:r w:rsidRPr="0050051F">
        <w:rPr>
          <w:lang w:eastAsia="ru-RU"/>
        </w:rPr>
        <w:t xml:space="preserve">  </w:t>
      </w:r>
      <w:r>
        <w:rPr>
          <w:lang w:eastAsia="ru-RU"/>
        </w:rPr>
        <w:t xml:space="preserve">    А.М. Кусков</w:t>
      </w:r>
    </w:p>
    <w:p w:rsidR="00AF1486" w:rsidRPr="0050051F" w:rsidRDefault="00AF1486" w:rsidP="00095619">
      <w:pPr>
        <w:spacing w:line="240" w:lineRule="auto"/>
        <w:rPr>
          <w:lang w:eastAsia="ru-RU"/>
        </w:rPr>
      </w:pPr>
    </w:p>
    <w:p w:rsidR="00AF1486" w:rsidRPr="0050051F" w:rsidRDefault="00AF1486" w:rsidP="00095619">
      <w:pPr>
        <w:spacing w:line="240" w:lineRule="auto"/>
        <w:rPr>
          <w:lang w:eastAsia="ru-RU"/>
        </w:rPr>
      </w:pPr>
    </w:p>
    <w:p w:rsidR="00AF1486" w:rsidRPr="00336C1F" w:rsidRDefault="00AF1486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AF1486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486" w:rsidRDefault="00AF1486" w:rsidP="006F0F01">
      <w:pPr>
        <w:spacing w:line="240" w:lineRule="auto"/>
      </w:pPr>
      <w:r>
        <w:separator/>
      </w:r>
    </w:p>
  </w:endnote>
  <w:endnote w:type="continuationSeparator" w:id="1">
    <w:p w:rsidR="00AF1486" w:rsidRDefault="00AF148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486" w:rsidRDefault="00AF1486" w:rsidP="006F0F01">
      <w:pPr>
        <w:spacing w:line="240" w:lineRule="auto"/>
      </w:pPr>
      <w:r>
        <w:separator/>
      </w:r>
    </w:p>
  </w:footnote>
  <w:footnote w:type="continuationSeparator" w:id="1">
    <w:p w:rsidR="00AF1486" w:rsidRDefault="00AF148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36C1F"/>
    <w:rsid w:val="00370C22"/>
    <w:rsid w:val="00372606"/>
    <w:rsid w:val="00385149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5F3D37"/>
    <w:rsid w:val="00664215"/>
    <w:rsid w:val="0069515C"/>
    <w:rsid w:val="006B355E"/>
    <w:rsid w:val="006B5B5F"/>
    <w:rsid w:val="006D1CA3"/>
    <w:rsid w:val="006F0F01"/>
    <w:rsid w:val="006F3730"/>
    <w:rsid w:val="00757790"/>
    <w:rsid w:val="00764993"/>
    <w:rsid w:val="00815AD2"/>
    <w:rsid w:val="00817FCC"/>
    <w:rsid w:val="00835A51"/>
    <w:rsid w:val="00853FF7"/>
    <w:rsid w:val="00884B6E"/>
    <w:rsid w:val="008C49C1"/>
    <w:rsid w:val="008E3600"/>
    <w:rsid w:val="008F4FB4"/>
    <w:rsid w:val="009257BE"/>
    <w:rsid w:val="0093456D"/>
    <w:rsid w:val="009554BD"/>
    <w:rsid w:val="00957BBE"/>
    <w:rsid w:val="009E0AD9"/>
    <w:rsid w:val="00A870FE"/>
    <w:rsid w:val="00A907A8"/>
    <w:rsid w:val="00AA779F"/>
    <w:rsid w:val="00AE56E3"/>
    <w:rsid w:val="00AF1486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10B11"/>
    <w:rsid w:val="00DC310F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790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52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478</Words>
  <Characters>2729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21</cp:revision>
  <cp:lastPrinted>2022-07-19T13:33:00Z</cp:lastPrinted>
  <dcterms:created xsi:type="dcterms:W3CDTF">2021-06-24T09:26:00Z</dcterms:created>
  <dcterms:modified xsi:type="dcterms:W3CDTF">2022-07-28T09:51:00Z</dcterms:modified>
</cp:coreProperties>
</file>